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FD80B" w14:textId="5B598B54" w:rsidR="00A57449" w:rsidRDefault="00A57449" w:rsidP="00103A09"/>
    <w:p w14:paraId="22E6A059" w14:textId="48F05EF5" w:rsidR="00373CE4" w:rsidRPr="00E80417" w:rsidRDefault="00E80417" w:rsidP="00373CE4">
      <w:pPr>
        <w:pStyle w:val="Sinespaciado"/>
        <w:suppressAutoHyphens/>
        <w:jc w:val="center"/>
        <w:rPr>
          <w:b/>
          <w:bCs/>
          <w:sz w:val="20"/>
          <w:szCs w:val="20"/>
        </w:rPr>
      </w:pPr>
      <w:r w:rsidRPr="00E80417">
        <w:rPr>
          <w:b/>
          <w:bCs/>
          <w:sz w:val="20"/>
          <w:szCs w:val="20"/>
        </w:rPr>
        <w:t xml:space="preserve">FORMATO </w:t>
      </w:r>
      <w:r w:rsidR="00373CE4" w:rsidRPr="00E80417">
        <w:rPr>
          <w:b/>
          <w:bCs/>
          <w:sz w:val="20"/>
          <w:szCs w:val="20"/>
        </w:rPr>
        <w:t xml:space="preserve">CONVOCATORIA </w:t>
      </w:r>
    </w:p>
    <w:p w14:paraId="4A068AB0" w14:textId="7C59FA5C" w:rsidR="00373CE4" w:rsidRPr="00E80417" w:rsidRDefault="00373CE4" w:rsidP="00373CE4">
      <w:pPr>
        <w:pStyle w:val="Sinespaciado"/>
        <w:suppressAutoHyphens/>
        <w:jc w:val="center"/>
        <w:rPr>
          <w:b/>
          <w:bCs/>
          <w:sz w:val="20"/>
          <w:szCs w:val="20"/>
        </w:rPr>
      </w:pPr>
      <w:r w:rsidRPr="00E80417">
        <w:rPr>
          <w:b/>
          <w:bCs/>
          <w:sz w:val="20"/>
          <w:szCs w:val="20"/>
        </w:rPr>
        <w:t>para designar representante del Ministerio de Salud y Protección Social ante la Sala Especializada de Dispositivos Médicos y Reactivos de Diagnóstico In Vitro de la Comisión Revisora del Instituto Nacional de Vigilancia de Medicamentos y Alimentos, INVIMA.</w:t>
      </w:r>
    </w:p>
    <w:p w14:paraId="27D20A6B" w14:textId="77777777" w:rsidR="00373CE4" w:rsidRPr="0048357F" w:rsidRDefault="00373CE4" w:rsidP="00373CE4">
      <w:pPr>
        <w:widowControl w:val="0"/>
        <w:autoSpaceDE w:val="0"/>
        <w:adjustRightInd w:val="0"/>
        <w:ind w:right="-93"/>
        <w:jc w:val="both"/>
        <w:rPr>
          <w:rFonts w:ascii="Arial" w:hAnsi="Arial" w:cs="Arial"/>
        </w:rPr>
      </w:pPr>
    </w:p>
    <w:p w14:paraId="01D354C6" w14:textId="77777777" w:rsidR="00373CE4" w:rsidRPr="0048357F" w:rsidRDefault="00373CE4" w:rsidP="00373CE4">
      <w:pPr>
        <w:widowControl w:val="0"/>
        <w:autoSpaceDE w:val="0"/>
        <w:adjustRightInd w:val="0"/>
        <w:ind w:right="-91"/>
        <w:jc w:val="center"/>
        <w:rPr>
          <w:rFonts w:ascii="Arial" w:hAnsi="Arial" w:cs="Arial"/>
          <w:b/>
          <w:bCs/>
          <w:i/>
          <w:iCs/>
        </w:rPr>
      </w:pPr>
      <w:r w:rsidRPr="0048357F">
        <w:rPr>
          <w:rFonts w:ascii="Arial" w:hAnsi="Arial" w:cs="Arial"/>
          <w:b/>
          <w:bCs/>
          <w:i/>
          <w:iCs/>
        </w:rPr>
        <w:t>Postulación al numeral 15.2 para profesionales en medicina o enfermería</w:t>
      </w: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2263"/>
        <w:gridCol w:w="1843"/>
        <w:gridCol w:w="4658"/>
      </w:tblGrid>
      <w:tr w:rsidR="00373CE4" w:rsidRPr="0048357F" w14:paraId="1A180313" w14:textId="77777777" w:rsidTr="004E2D4D">
        <w:trPr>
          <w:trHeight w:val="262"/>
        </w:trPr>
        <w:tc>
          <w:tcPr>
            <w:tcW w:w="4106" w:type="dxa"/>
            <w:gridSpan w:val="2"/>
            <w:vAlign w:val="center"/>
          </w:tcPr>
          <w:p w14:paraId="2367CFDA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1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Nombre:</w:t>
            </w:r>
          </w:p>
        </w:tc>
        <w:tc>
          <w:tcPr>
            <w:tcW w:w="4658" w:type="dxa"/>
          </w:tcPr>
          <w:p w14:paraId="609DA035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1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0C7BD3F5" w14:textId="77777777" w:rsidTr="004E2D4D">
        <w:trPr>
          <w:trHeight w:val="246"/>
        </w:trPr>
        <w:tc>
          <w:tcPr>
            <w:tcW w:w="4106" w:type="dxa"/>
            <w:gridSpan w:val="2"/>
            <w:vAlign w:val="center"/>
          </w:tcPr>
          <w:p w14:paraId="263AA002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Título profesional:</w:t>
            </w:r>
          </w:p>
        </w:tc>
        <w:tc>
          <w:tcPr>
            <w:tcW w:w="4658" w:type="dxa"/>
          </w:tcPr>
          <w:p w14:paraId="321937BB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4494AF04" w14:textId="77777777" w:rsidTr="004E2D4D">
        <w:trPr>
          <w:trHeight w:val="246"/>
        </w:trPr>
        <w:tc>
          <w:tcPr>
            <w:tcW w:w="4106" w:type="dxa"/>
            <w:gridSpan w:val="2"/>
            <w:vAlign w:val="center"/>
          </w:tcPr>
          <w:p w14:paraId="057F1B60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Posgrado en:</w:t>
            </w:r>
          </w:p>
        </w:tc>
        <w:tc>
          <w:tcPr>
            <w:tcW w:w="4658" w:type="dxa"/>
          </w:tcPr>
          <w:p w14:paraId="7849DC48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2470616B" w14:textId="77777777" w:rsidTr="004E2D4D">
        <w:trPr>
          <w:trHeight w:val="262"/>
        </w:trPr>
        <w:tc>
          <w:tcPr>
            <w:tcW w:w="4106" w:type="dxa"/>
            <w:gridSpan w:val="2"/>
            <w:vAlign w:val="center"/>
          </w:tcPr>
          <w:p w14:paraId="170B05D8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Fecha de graduación</w:t>
            </w:r>
          </w:p>
        </w:tc>
        <w:tc>
          <w:tcPr>
            <w:tcW w:w="4658" w:type="dxa"/>
          </w:tcPr>
          <w:p w14:paraId="1CEBFDB2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6AC44AFF" w14:textId="77777777" w:rsidTr="004E2D4D">
        <w:trPr>
          <w:trHeight w:val="246"/>
        </w:trPr>
        <w:tc>
          <w:tcPr>
            <w:tcW w:w="4106" w:type="dxa"/>
            <w:gridSpan w:val="2"/>
            <w:vAlign w:val="center"/>
          </w:tcPr>
          <w:p w14:paraId="065611DA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Años de experiencia profesional:</w:t>
            </w:r>
          </w:p>
        </w:tc>
        <w:tc>
          <w:tcPr>
            <w:tcW w:w="4658" w:type="dxa"/>
          </w:tcPr>
          <w:p w14:paraId="2EF792B7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6C317EAC" w14:textId="77777777" w:rsidTr="004E2D4D">
        <w:trPr>
          <w:trHeight w:val="246"/>
        </w:trPr>
        <w:tc>
          <w:tcPr>
            <w:tcW w:w="4106" w:type="dxa"/>
            <w:gridSpan w:val="2"/>
            <w:vAlign w:val="center"/>
          </w:tcPr>
          <w:p w14:paraId="077E14A6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 xml:space="preserve">Años de experiencia específica en manejo de </w:t>
            </w:r>
            <w:r>
              <w:rPr>
                <w:rFonts w:ascii="Arial" w:hAnsi="Arial" w:cs="Arial"/>
              </w:rPr>
              <w:t>dispositivos médicos:</w:t>
            </w:r>
          </w:p>
        </w:tc>
        <w:tc>
          <w:tcPr>
            <w:tcW w:w="4658" w:type="dxa"/>
          </w:tcPr>
          <w:p w14:paraId="0AEAC919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38C24AD7" w14:textId="77777777" w:rsidTr="004E2D4D">
        <w:trPr>
          <w:trHeight w:val="246"/>
        </w:trPr>
        <w:tc>
          <w:tcPr>
            <w:tcW w:w="8764" w:type="dxa"/>
            <w:gridSpan w:val="3"/>
            <w:vAlign w:val="center"/>
          </w:tcPr>
          <w:p w14:paraId="41D58E56" w14:textId="040AD861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  <w:b/>
                <w:bCs/>
              </w:rPr>
            </w:pPr>
            <w:r w:rsidRPr="0048357F">
              <w:rPr>
                <w:rFonts w:ascii="Arial" w:hAnsi="Arial" w:cs="Arial"/>
                <w:b/>
                <w:bCs/>
              </w:rPr>
              <w:t xml:space="preserve">Resumen de experiencia en manejo </w:t>
            </w:r>
            <w:r>
              <w:rPr>
                <w:rFonts w:ascii="Arial" w:hAnsi="Arial" w:cs="Arial"/>
                <w:b/>
                <w:bCs/>
              </w:rPr>
              <w:t>de dispositivos médicos</w:t>
            </w:r>
          </w:p>
        </w:tc>
      </w:tr>
      <w:tr w:rsidR="00373CE4" w:rsidRPr="0048357F" w14:paraId="326B0B41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10BDEC88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8357F">
              <w:rPr>
                <w:rFonts w:ascii="Arial" w:hAnsi="Arial" w:cs="Arial"/>
                <w:i/>
                <w:iCs/>
                <w:sz w:val="20"/>
                <w:szCs w:val="20"/>
              </w:rPr>
              <w:t>Lugar</w:t>
            </w:r>
          </w:p>
        </w:tc>
        <w:tc>
          <w:tcPr>
            <w:tcW w:w="1843" w:type="dxa"/>
            <w:vAlign w:val="center"/>
          </w:tcPr>
          <w:p w14:paraId="6127C963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8357F">
              <w:rPr>
                <w:rFonts w:ascii="Arial" w:hAnsi="Arial" w:cs="Arial"/>
                <w:i/>
                <w:iCs/>
                <w:sz w:val="20"/>
                <w:szCs w:val="20"/>
              </w:rPr>
              <w:t>Periodo de tiempo</w:t>
            </w:r>
          </w:p>
        </w:tc>
        <w:tc>
          <w:tcPr>
            <w:tcW w:w="4658" w:type="dxa"/>
            <w:vAlign w:val="center"/>
          </w:tcPr>
          <w:p w14:paraId="4E65CCB5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835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Resumen de actividades realizadas que evidencien la experiencia en manejo de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dispositivos médicos</w:t>
            </w:r>
          </w:p>
        </w:tc>
      </w:tr>
      <w:tr w:rsidR="00373CE4" w:rsidRPr="0048357F" w14:paraId="0BBCFEE0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4F9B8BBD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D4CA44F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20482B97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</w:tr>
      <w:tr w:rsidR="00373CE4" w:rsidRPr="0048357F" w14:paraId="456298CA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6C8A81A2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89C0EC7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35EFA390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</w:tr>
      <w:tr w:rsidR="00373CE4" w:rsidRPr="0048357F" w14:paraId="110504A8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728C502D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BECC38A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15163BE9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</w:tr>
      <w:tr w:rsidR="00373CE4" w:rsidRPr="0048357F" w14:paraId="3C1C6D4F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08905E8D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587FF92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6D644E4A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</w:tr>
      <w:tr w:rsidR="00373CE4" w:rsidRPr="0048357F" w14:paraId="7BA85E2B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299A566D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0F26E90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0F88516C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</w:tr>
    </w:tbl>
    <w:p w14:paraId="03FD8B2A" w14:textId="77777777" w:rsidR="00373CE4" w:rsidRDefault="00373CE4" w:rsidP="00373CE4">
      <w:pPr>
        <w:widowControl w:val="0"/>
        <w:autoSpaceDE w:val="0"/>
        <w:adjustRightInd w:val="0"/>
        <w:ind w:right="-93"/>
        <w:jc w:val="both"/>
        <w:rPr>
          <w:rFonts w:ascii="Arial" w:hAnsi="Arial" w:cs="Arial"/>
          <w:i/>
          <w:iCs/>
        </w:rPr>
      </w:pPr>
    </w:p>
    <w:p w14:paraId="59B455BE" w14:textId="77777777" w:rsidR="00373CE4" w:rsidRPr="0048357F" w:rsidRDefault="00373CE4" w:rsidP="00373CE4">
      <w:pPr>
        <w:widowControl w:val="0"/>
        <w:autoSpaceDE w:val="0"/>
        <w:adjustRightInd w:val="0"/>
        <w:ind w:right="-91"/>
        <w:jc w:val="center"/>
        <w:rPr>
          <w:rFonts w:ascii="Arial" w:hAnsi="Arial" w:cs="Arial"/>
          <w:b/>
          <w:bCs/>
          <w:i/>
          <w:iCs/>
        </w:rPr>
      </w:pPr>
      <w:r w:rsidRPr="0048357F">
        <w:rPr>
          <w:rFonts w:ascii="Arial" w:hAnsi="Arial" w:cs="Arial"/>
          <w:b/>
          <w:bCs/>
          <w:i/>
          <w:iCs/>
        </w:rPr>
        <w:t>Postulación al numeral 15.</w:t>
      </w:r>
      <w:r>
        <w:rPr>
          <w:rFonts w:ascii="Arial" w:hAnsi="Arial" w:cs="Arial"/>
          <w:b/>
          <w:bCs/>
          <w:i/>
          <w:iCs/>
        </w:rPr>
        <w:t>3</w:t>
      </w:r>
      <w:r w:rsidRPr="0048357F">
        <w:rPr>
          <w:rFonts w:ascii="Arial" w:hAnsi="Arial" w:cs="Arial"/>
          <w:b/>
          <w:bCs/>
          <w:i/>
          <w:iCs/>
        </w:rPr>
        <w:t xml:space="preserve"> para profesionales en bacteriología o en bacteriología y laboratorio clínico</w:t>
      </w: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2263"/>
        <w:gridCol w:w="1843"/>
        <w:gridCol w:w="4658"/>
      </w:tblGrid>
      <w:tr w:rsidR="00373CE4" w:rsidRPr="0048357F" w14:paraId="6ED029B7" w14:textId="77777777" w:rsidTr="004E2D4D">
        <w:trPr>
          <w:trHeight w:val="262"/>
        </w:trPr>
        <w:tc>
          <w:tcPr>
            <w:tcW w:w="4106" w:type="dxa"/>
            <w:gridSpan w:val="2"/>
            <w:vAlign w:val="center"/>
          </w:tcPr>
          <w:p w14:paraId="764A5128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1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Nombre:</w:t>
            </w:r>
          </w:p>
        </w:tc>
        <w:tc>
          <w:tcPr>
            <w:tcW w:w="4658" w:type="dxa"/>
          </w:tcPr>
          <w:p w14:paraId="1C186465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1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52D6C539" w14:textId="77777777" w:rsidTr="004E2D4D">
        <w:trPr>
          <w:trHeight w:val="246"/>
        </w:trPr>
        <w:tc>
          <w:tcPr>
            <w:tcW w:w="4106" w:type="dxa"/>
            <w:gridSpan w:val="2"/>
            <w:vAlign w:val="center"/>
          </w:tcPr>
          <w:p w14:paraId="42DD4612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Título profesional:</w:t>
            </w:r>
          </w:p>
        </w:tc>
        <w:tc>
          <w:tcPr>
            <w:tcW w:w="4658" w:type="dxa"/>
          </w:tcPr>
          <w:p w14:paraId="3DD5EC4B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6A449584" w14:textId="77777777" w:rsidTr="004E2D4D">
        <w:trPr>
          <w:trHeight w:val="246"/>
        </w:trPr>
        <w:tc>
          <w:tcPr>
            <w:tcW w:w="4106" w:type="dxa"/>
            <w:gridSpan w:val="2"/>
            <w:vAlign w:val="center"/>
          </w:tcPr>
          <w:p w14:paraId="1458FC98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Posgrado en:</w:t>
            </w:r>
          </w:p>
        </w:tc>
        <w:tc>
          <w:tcPr>
            <w:tcW w:w="4658" w:type="dxa"/>
          </w:tcPr>
          <w:p w14:paraId="34DF0160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0EBEA8D3" w14:textId="77777777" w:rsidTr="004E2D4D">
        <w:trPr>
          <w:trHeight w:val="262"/>
        </w:trPr>
        <w:tc>
          <w:tcPr>
            <w:tcW w:w="4106" w:type="dxa"/>
            <w:gridSpan w:val="2"/>
            <w:vAlign w:val="center"/>
          </w:tcPr>
          <w:p w14:paraId="6428DA65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Fecha de graduación</w:t>
            </w:r>
          </w:p>
        </w:tc>
        <w:tc>
          <w:tcPr>
            <w:tcW w:w="4658" w:type="dxa"/>
          </w:tcPr>
          <w:p w14:paraId="0E4F2EAF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0CF3B278" w14:textId="77777777" w:rsidTr="004E2D4D">
        <w:trPr>
          <w:trHeight w:val="246"/>
        </w:trPr>
        <w:tc>
          <w:tcPr>
            <w:tcW w:w="4106" w:type="dxa"/>
            <w:gridSpan w:val="2"/>
            <w:vAlign w:val="center"/>
          </w:tcPr>
          <w:p w14:paraId="435F5170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Años de experiencia profesional:</w:t>
            </w:r>
          </w:p>
        </w:tc>
        <w:tc>
          <w:tcPr>
            <w:tcW w:w="4658" w:type="dxa"/>
          </w:tcPr>
          <w:p w14:paraId="3AC404AA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17EA507C" w14:textId="77777777" w:rsidTr="004E2D4D">
        <w:trPr>
          <w:trHeight w:val="246"/>
        </w:trPr>
        <w:tc>
          <w:tcPr>
            <w:tcW w:w="4106" w:type="dxa"/>
            <w:gridSpan w:val="2"/>
            <w:vAlign w:val="center"/>
          </w:tcPr>
          <w:p w14:paraId="7C126EB8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rPr>
                <w:rFonts w:ascii="Arial" w:hAnsi="Arial" w:cs="Arial"/>
              </w:rPr>
            </w:pPr>
            <w:r w:rsidRPr="0048357F">
              <w:rPr>
                <w:rFonts w:ascii="Arial" w:hAnsi="Arial" w:cs="Arial"/>
              </w:rPr>
              <w:t>Años de experiencia específica en manejo de reactivos in vitro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658" w:type="dxa"/>
          </w:tcPr>
          <w:p w14:paraId="6A2E93D5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</w:rPr>
            </w:pPr>
          </w:p>
        </w:tc>
      </w:tr>
      <w:tr w:rsidR="00373CE4" w:rsidRPr="0048357F" w14:paraId="123ECFED" w14:textId="77777777" w:rsidTr="004E2D4D">
        <w:trPr>
          <w:trHeight w:val="246"/>
        </w:trPr>
        <w:tc>
          <w:tcPr>
            <w:tcW w:w="8764" w:type="dxa"/>
            <w:gridSpan w:val="3"/>
            <w:vAlign w:val="center"/>
          </w:tcPr>
          <w:p w14:paraId="131E736D" w14:textId="7C1EB809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both"/>
              <w:rPr>
                <w:rFonts w:ascii="Arial" w:hAnsi="Arial" w:cs="Arial"/>
                <w:b/>
                <w:bCs/>
              </w:rPr>
            </w:pPr>
            <w:r w:rsidRPr="0048357F">
              <w:rPr>
                <w:rFonts w:ascii="Arial" w:hAnsi="Arial" w:cs="Arial"/>
                <w:b/>
                <w:bCs/>
              </w:rPr>
              <w:t xml:space="preserve">Resumen de experiencia en manejo </w:t>
            </w:r>
            <w:r>
              <w:rPr>
                <w:rFonts w:ascii="Arial" w:hAnsi="Arial" w:cs="Arial"/>
                <w:b/>
                <w:bCs/>
              </w:rPr>
              <w:t>en reactivos in vitro</w:t>
            </w:r>
          </w:p>
        </w:tc>
      </w:tr>
      <w:tr w:rsidR="00373CE4" w:rsidRPr="0048357F" w14:paraId="11F2247A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0EBB7AD6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8357F">
              <w:rPr>
                <w:rFonts w:ascii="Arial" w:hAnsi="Arial" w:cs="Arial"/>
                <w:i/>
                <w:iCs/>
                <w:sz w:val="20"/>
                <w:szCs w:val="20"/>
              </w:rPr>
              <w:t>Lugar</w:t>
            </w:r>
          </w:p>
        </w:tc>
        <w:tc>
          <w:tcPr>
            <w:tcW w:w="1843" w:type="dxa"/>
            <w:vAlign w:val="center"/>
          </w:tcPr>
          <w:p w14:paraId="49641F03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8357F">
              <w:rPr>
                <w:rFonts w:ascii="Arial" w:hAnsi="Arial" w:cs="Arial"/>
                <w:i/>
                <w:iCs/>
                <w:sz w:val="20"/>
                <w:szCs w:val="20"/>
              </w:rPr>
              <w:t>Periodo de tiempo</w:t>
            </w:r>
          </w:p>
        </w:tc>
        <w:tc>
          <w:tcPr>
            <w:tcW w:w="4658" w:type="dxa"/>
            <w:vAlign w:val="center"/>
          </w:tcPr>
          <w:p w14:paraId="21068391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8357F">
              <w:rPr>
                <w:rFonts w:ascii="Arial" w:hAnsi="Arial" w:cs="Arial"/>
                <w:i/>
                <w:iCs/>
                <w:sz w:val="20"/>
                <w:szCs w:val="20"/>
              </w:rPr>
              <w:t>Resumen de actividades realizadas que evidencien la experiencia en manejo de reactivos in vitro</w:t>
            </w:r>
          </w:p>
        </w:tc>
      </w:tr>
      <w:tr w:rsidR="00373CE4" w:rsidRPr="0048357F" w14:paraId="59FCDCC7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116E04C9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4BA49CB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39ADC21E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</w:tr>
      <w:tr w:rsidR="00373CE4" w:rsidRPr="0048357F" w14:paraId="36D72172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54AE9D00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9C9F99E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6479FC76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</w:tr>
      <w:tr w:rsidR="00373CE4" w:rsidRPr="0048357F" w14:paraId="3F32EE11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762ADF70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5CAC166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2E6A4DAF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</w:tr>
      <w:tr w:rsidR="00373CE4" w:rsidRPr="0048357F" w14:paraId="78CB5ECA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1FE3E48F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4C40863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6F82678C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</w:tr>
      <w:tr w:rsidR="00373CE4" w:rsidRPr="0048357F" w14:paraId="50608143" w14:textId="77777777" w:rsidTr="004E2D4D">
        <w:trPr>
          <w:trHeight w:val="246"/>
        </w:trPr>
        <w:tc>
          <w:tcPr>
            <w:tcW w:w="2263" w:type="dxa"/>
            <w:vAlign w:val="center"/>
          </w:tcPr>
          <w:p w14:paraId="2D00722E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5291FDD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15B809E6" w14:textId="77777777" w:rsidR="00373CE4" w:rsidRPr="0048357F" w:rsidRDefault="00373CE4" w:rsidP="004E2D4D">
            <w:pPr>
              <w:widowControl w:val="0"/>
              <w:autoSpaceDE w:val="0"/>
              <w:adjustRightInd w:val="0"/>
              <w:ind w:right="-93"/>
              <w:jc w:val="center"/>
              <w:rPr>
                <w:rFonts w:ascii="Arial" w:hAnsi="Arial" w:cs="Arial"/>
              </w:rPr>
            </w:pPr>
          </w:p>
        </w:tc>
      </w:tr>
    </w:tbl>
    <w:p w14:paraId="474C7FCD" w14:textId="77777777" w:rsidR="00373CE4" w:rsidRPr="00F7046F" w:rsidRDefault="00373CE4" w:rsidP="00373CE4">
      <w:pPr>
        <w:widowControl w:val="0"/>
        <w:autoSpaceDE w:val="0"/>
        <w:adjustRightInd w:val="0"/>
        <w:ind w:right="-93"/>
        <w:jc w:val="both"/>
        <w:rPr>
          <w:rFonts w:ascii="Arial" w:hAnsi="Arial" w:cs="Arial"/>
          <w:lang w:val="es-ES"/>
        </w:rPr>
      </w:pPr>
      <w:bookmarkStart w:id="0" w:name="_GoBack"/>
      <w:bookmarkEnd w:id="0"/>
    </w:p>
    <w:p w14:paraId="15430EFA" w14:textId="77777777" w:rsidR="0098347A" w:rsidRPr="00103A09" w:rsidRDefault="0098347A" w:rsidP="00373CE4">
      <w:pPr>
        <w:jc w:val="both"/>
      </w:pPr>
    </w:p>
    <w:sectPr w:rsidR="0098347A" w:rsidRPr="00103A09" w:rsidSect="00A57449">
      <w:headerReference w:type="default" r:id="rId7"/>
      <w:footerReference w:type="default" r:id="rId8"/>
      <w:pgSz w:w="12240" w:h="15840"/>
      <w:pgMar w:top="567" w:right="1134" w:bottom="1418" w:left="170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D3ECD" w14:textId="77777777" w:rsidR="002B08F5" w:rsidRDefault="002B08F5" w:rsidP="00A57449">
      <w:r>
        <w:separator/>
      </w:r>
    </w:p>
  </w:endnote>
  <w:endnote w:type="continuationSeparator" w:id="0">
    <w:p w14:paraId="463149C4" w14:textId="77777777" w:rsidR="002B08F5" w:rsidRDefault="002B08F5" w:rsidP="00A5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 3 of 9">
    <w:altName w:val="Courier New"/>
    <w:panose1 w:val="020B0604020202020204"/>
    <w:charset w:val="00"/>
    <w:family w:val="moder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B3EF" w14:textId="77777777" w:rsidR="00A57449" w:rsidRDefault="00A45BD3" w:rsidP="00E32F97">
    <w:pPr>
      <w:pStyle w:val="Piedepgina"/>
      <w:ind w:left="-709"/>
      <w:jc w:val="center"/>
      <w:rPr>
        <w:rFonts w:ascii="Arial" w:hAnsi="Arial" w:cs="Arial"/>
        <w:lang w:val="es-MX"/>
      </w:rPr>
    </w:pPr>
    <w:r w:rsidRPr="00D70541">
      <w:rPr>
        <w:rFonts w:ascii="Arial" w:hAnsi="Arial" w:cs="Arial"/>
        <w:noProof/>
        <w:lang w:eastAsia="es-CO"/>
      </w:rPr>
      <w:drawing>
        <wp:inline distT="0" distB="0" distL="0" distR="0" wp14:anchorId="5DC7F253" wp14:editId="5AA85509">
          <wp:extent cx="5972175" cy="379095"/>
          <wp:effectExtent l="0" t="0" r="9525" b="1905"/>
          <wp:docPr id="14" name="Imagen 14" descr="C:\Users\porfeo\Pictures\pie de pagina comunicacion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rfeo\Pictures\pie de pagina comunicacione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379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46D2EE" w14:textId="77777777" w:rsidR="00A57449" w:rsidRDefault="00A57449">
    <w:pPr>
      <w:pStyle w:val="Piedepgina"/>
      <w:rPr>
        <w:rFonts w:ascii="Arial" w:hAnsi="Arial" w:cs="Arial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8F0A9" w14:textId="77777777" w:rsidR="002B08F5" w:rsidRDefault="002B08F5" w:rsidP="00A57449">
      <w:r w:rsidRPr="00A57449">
        <w:rPr>
          <w:color w:val="000000"/>
        </w:rPr>
        <w:separator/>
      </w:r>
    </w:p>
  </w:footnote>
  <w:footnote w:type="continuationSeparator" w:id="0">
    <w:p w14:paraId="63D80D9A" w14:textId="77777777" w:rsidR="002B08F5" w:rsidRDefault="002B08F5" w:rsidP="00A5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2EFCD" w14:textId="77777777" w:rsidR="00A553A1" w:rsidRPr="00997925" w:rsidRDefault="00914CA8" w:rsidP="00A553A1">
    <w:pPr>
      <w:pStyle w:val="Encabezado"/>
      <w:tabs>
        <w:tab w:val="clear" w:pos="4419"/>
        <w:tab w:val="clear" w:pos="8838"/>
        <w:tab w:val="center" w:pos="1846"/>
      </w:tabs>
      <w:spacing w:after="240"/>
      <w:ind w:right="170" w:hanging="142"/>
      <w:rPr>
        <w:rFonts w:asciiTheme="majorHAnsi" w:hAnsiTheme="majorHAnsi" w:cs="Free 3 of 9"/>
        <w:sz w:val="48"/>
        <w:szCs w:val="48"/>
      </w:rPr>
    </w:pPr>
    <w:r>
      <w:rPr>
        <w:rFonts w:asciiTheme="majorHAnsi" w:hAnsiTheme="majorHAnsi" w:cs="Free 3 of 9"/>
        <w:noProof/>
        <w:sz w:val="48"/>
        <w:szCs w:val="48"/>
        <w:lang w:eastAsia="es-CO"/>
      </w:rPr>
      <w:drawing>
        <wp:inline distT="0" distB="0" distL="0" distR="0" wp14:anchorId="7ADA5DB0" wp14:editId="26491C1B">
          <wp:extent cx="2490098" cy="540000"/>
          <wp:effectExtent l="0" t="0" r="5715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insalud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0098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57449">
      <w:t xml:space="preserve">  </w:t>
    </w:r>
    <w:r w:rsidR="00A57449">
      <w:rPr>
        <w:lang w:eastAsia="es-CO"/>
      </w:rPr>
      <w:t xml:space="preserve">  </w:t>
    </w:r>
    <w:r w:rsidR="00A57449">
      <w:t xml:space="preserve">        </w:t>
    </w:r>
    <w:r w:rsidR="00A57449">
      <w:rPr>
        <w:lang w:eastAsia="es-CO"/>
      </w:rPr>
      <w:t xml:space="preserve">   </w:t>
    </w:r>
    <w:r w:rsidR="00A553A1">
      <w:rPr>
        <w:lang w:eastAsia="es-C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3F2"/>
    <w:multiLevelType w:val="hybridMultilevel"/>
    <w:tmpl w:val="2BE2F484"/>
    <w:lvl w:ilvl="0" w:tplc="31805C8E">
      <w:start w:val="1"/>
      <w:numFmt w:val="decimal"/>
      <w:lvlText w:val="%1."/>
      <w:lvlJc w:val="left"/>
      <w:pPr>
        <w:ind w:left="1070" w:hanging="71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C6BD7"/>
    <w:multiLevelType w:val="hybridMultilevel"/>
    <w:tmpl w:val="BA6659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449"/>
    <w:rsid w:val="00004D14"/>
    <w:rsid w:val="000518E4"/>
    <w:rsid w:val="00076F2B"/>
    <w:rsid w:val="0008537B"/>
    <w:rsid w:val="000922E7"/>
    <w:rsid w:val="00095B3B"/>
    <w:rsid w:val="000F15E0"/>
    <w:rsid w:val="00103A09"/>
    <w:rsid w:val="00116CDE"/>
    <w:rsid w:val="00151E86"/>
    <w:rsid w:val="001A208B"/>
    <w:rsid w:val="001B0C7C"/>
    <w:rsid w:val="001B6069"/>
    <w:rsid w:val="001C3867"/>
    <w:rsid w:val="001E0577"/>
    <w:rsid w:val="00221284"/>
    <w:rsid w:val="002335FC"/>
    <w:rsid w:val="002413FA"/>
    <w:rsid w:val="00263D49"/>
    <w:rsid w:val="0027492B"/>
    <w:rsid w:val="002B08F5"/>
    <w:rsid w:val="00311B1B"/>
    <w:rsid w:val="00323FBF"/>
    <w:rsid w:val="0035054F"/>
    <w:rsid w:val="00363C75"/>
    <w:rsid w:val="003703BA"/>
    <w:rsid w:val="00373CE4"/>
    <w:rsid w:val="00384645"/>
    <w:rsid w:val="003904F9"/>
    <w:rsid w:val="003E42F9"/>
    <w:rsid w:val="003F15B7"/>
    <w:rsid w:val="00431731"/>
    <w:rsid w:val="004400CE"/>
    <w:rsid w:val="00444AF7"/>
    <w:rsid w:val="00444C4A"/>
    <w:rsid w:val="00480DB2"/>
    <w:rsid w:val="004975B4"/>
    <w:rsid w:val="004E4293"/>
    <w:rsid w:val="004F0089"/>
    <w:rsid w:val="0054486A"/>
    <w:rsid w:val="00553C2D"/>
    <w:rsid w:val="00573087"/>
    <w:rsid w:val="005D0EBA"/>
    <w:rsid w:val="005F39FB"/>
    <w:rsid w:val="005F4DC5"/>
    <w:rsid w:val="00661F93"/>
    <w:rsid w:val="006903BF"/>
    <w:rsid w:val="006D2140"/>
    <w:rsid w:val="006F2B52"/>
    <w:rsid w:val="00703379"/>
    <w:rsid w:val="0071637E"/>
    <w:rsid w:val="00753037"/>
    <w:rsid w:val="007545A8"/>
    <w:rsid w:val="007A4CD3"/>
    <w:rsid w:val="007A63F7"/>
    <w:rsid w:val="007C3945"/>
    <w:rsid w:val="007D4E5B"/>
    <w:rsid w:val="008179DB"/>
    <w:rsid w:val="00844403"/>
    <w:rsid w:val="008456FA"/>
    <w:rsid w:val="00855C67"/>
    <w:rsid w:val="00874983"/>
    <w:rsid w:val="0088115A"/>
    <w:rsid w:val="008F039E"/>
    <w:rsid w:val="008F18F9"/>
    <w:rsid w:val="008F2009"/>
    <w:rsid w:val="008F4317"/>
    <w:rsid w:val="00914CA8"/>
    <w:rsid w:val="0098347A"/>
    <w:rsid w:val="00997925"/>
    <w:rsid w:val="00997BF0"/>
    <w:rsid w:val="009C1917"/>
    <w:rsid w:val="009C25CA"/>
    <w:rsid w:val="009F168D"/>
    <w:rsid w:val="009F24D9"/>
    <w:rsid w:val="00A05239"/>
    <w:rsid w:val="00A24784"/>
    <w:rsid w:val="00A45BD3"/>
    <w:rsid w:val="00A54C22"/>
    <w:rsid w:val="00A553A1"/>
    <w:rsid w:val="00A57449"/>
    <w:rsid w:val="00A656BB"/>
    <w:rsid w:val="00A7129E"/>
    <w:rsid w:val="00A851F8"/>
    <w:rsid w:val="00AD1084"/>
    <w:rsid w:val="00AF11D6"/>
    <w:rsid w:val="00B609B6"/>
    <w:rsid w:val="00B956D0"/>
    <w:rsid w:val="00BB4C31"/>
    <w:rsid w:val="00C16F98"/>
    <w:rsid w:val="00C56C2A"/>
    <w:rsid w:val="00C774AA"/>
    <w:rsid w:val="00CD5CE8"/>
    <w:rsid w:val="00D04951"/>
    <w:rsid w:val="00D24FF2"/>
    <w:rsid w:val="00D328E1"/>
    <w:rsid w:val="00D3430E"/>
    <w:rsid w:val="00D569A8"/>
    <w:rsid w:val="00D703CF"/>
    <w:rsid w:val="00D95CE2"/>
    <w:rsid w:val="00DD7D63"/>
    <w:rsid w:val="00DE53F5"/>
    <w:rsid w:val="00DF160B"/>
    <w:rsid w:val="00DF1930"/>
    <w:rsid w:val="00E30B9F"/>
    <w:rsid w:val="00E32F97"/>
    <w:rsid w:val="00E46C1A"/>
    <w:rsid w:val="00E80417"/>
    <w:rsid w:val="00EA29AA"/>
    <w:rsid w:val="00EA6454"/>
    <w:rsid w:val="00EF7D80"/>
    <w:rsid w:val="00F0263C"/>
    <w:rsid w:val="00F17B73"/>
    <w:rsid w:val="00F366AF"/>
    <w:rsid w:val="00F40FF8"/>
    <w:rsid w:val="00F56DB7"/>
    <w:rsid w:val="00FA6035"/>
    <w:rsid w:val="00FB4FBE"/>
    <w:rsid w:val="00FC4017"/>
    <w:rsid w:val="00FE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164F15"/>
  <w15:docId w15:val="{58E5B722-B274-4E17-87B7-794A1441A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A57449"/>
    <w:pPr>
      <w:suppressAutoHyphens/>
    </w:pPr>
    <w:rPr>
      <w:rFonts w:ascii="Times New Roman" w:hAnsi="Times New Roman"/>
      <w:sz w:val="24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HeaderChar">
    <w:name w:val="Head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EncabezadoCar">
    <w:name w:val="Encabezado Car"/>
    <w:basedOn w:val="Fuentedeprrafopredeter"/>
    <w:rsid w:val="00A57449"/>
  </w:style>
  <w:style w:type="paragraph" w:styleId="Piedepgina">
    <w:name w:val="footer"/>
    <w:basedOn w:val="Normal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FooterChar">
    <w:name w:val="Foot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PiedepginaCar">
    <w:name w:val="Pie de página Car"/>
    <w:basedOn w:val="Fuentedeprrafopredeter"/>
    <w:rsid w:val="00A57449"/>
  </w:style>
  <w:style w:type="paragraph" w:styleId="Textodeglobo">
    <w:name w:val="Balloon Text"/>
    <w:basedOn w:val="Normal"/>
    <w:rsid w:val="00A57449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Fuentedeprrafopredeter"/>
    <w:rsid w:val="00A57449"/>
    <w:rPr>
      <w:rFonts w:ascii="Times New Roman" w:hAnsi="Times New Roman"/>
      <w:lang w:val="es-CO" w:eastAsia="es-ES"/>
    </w:rPr>
  </w:style>
  <w:style w:type="character" w:customStyle="1" w:styleId="TextodegloboCar">
    <w:name w:val="Texto de globo Car"/>
    <w:basedOn w:val="Fuentedeprrafopredeter"/>
    <w:rsid w:val="00A5744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rsid w:val="00A57449"/>
    <w:rPr>
      <w:color w:val="0000FF"/>
      <w:u w:val="single"/>
    </w:rPr>
  </w:style>
  <w:style w:type="character" w:customStyle="1" w:styleId="Absatz-Standardschriftart">
    <w:name w:val="Absatz-Standardschriftart"/>
    <w:rsid w:val="00A57449"/>
  </w:style>
  <w:style w:type="character" w:styleId="Hipervnculovisitado">
    <w:name w:val="FollowedHyperlink"/>
    <w:basedOn w:val="Fuentedeprrafopredeter"/>
    <w:uiPriority w:val="99"/>
    <w:semiHidden/>
    <w:unhideWhenUsed/>
    <w:rsid w:val="00F366AF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F200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F2009"/>
    <w:rPr>
      <w:rFonts w:ascii="Times New Roman" w:hAnsi="Times New Roman"/>
      <w:sz w:val="20"/>
      <w:szCs w:val="20"/>
      <w:lang w:val="es-CO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F200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C774A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98347A"/>
    <w:pPr>
      <w:suppressAutoHyphens w:val="0"/>
      <w:autoSpaceDN/>
      <w:ind w:left="720"/>
      <w:contextualSpacing/>
      <w:textAlignment w:val="auto"/>
    </w:pPr>
    <w:rPr>
      <w:rFonts w:asciiTheme="minorHAnsi" w:eastAsiaTheme="minorHAnsi" w:hAnsiTheme="minorHAnsi" w:cstheme="minorBidi"/>
      <w:lang w:val="es-ES_tradnl" w:eastAsia="en-US"/>
    </w:rPr>
  </w:style>
  <w:style w:type="table" w:styleId="Tablaconcuadrcula">
    <w:name w:val="Table Grid"/>
    <w:basedOn w:val="Tablanormal"/>
    <w:uiPriority w:val="39"/>
    <w:rsid w:val="0098347A"/>
    <w:pPr>
      <w:autoSpaceDN/>
      <w:textAlignment w:val="auto"/>
    </w:pPr>
    <w:rPr>
      <w:rFonts w:asciiTheme="minorHAnsi" w:eastAsiaTheme="minorHAnsi" w:hAnsiTheme="minorHAnsi" w:cstheme="minorBidi"/>
      <w:sz w:val="24"/>
      <w:szCs w:val="24"/>
      <w:lang w:val="es-ES_tradn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73CE4"/>
    <w:pPr>
      <w:autoSpaceDN/>
      <w:textAlignment w:val="auto"/>
    </w:pPr>
    <w:rPr>
      <w:rFonts w:asciiTheme="minorHAnsi" w:eastAsiaTheme="minorHAnsi" w:hAnsiTheme="minorHAnsi" w:cstheme="minorBidi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1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lozano\AppData\Local\Temp\CARTA%20%20logo%20presidencia%20Oct%202%202012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C:\Users\nlozano\AppData\Local\Temp\CARTA  logo presidencia Oct 2 2012</Template>
  <TotalTime>0</TotalTime>
  <Pages>1</Pages>
  <Words>184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 D</vt:lpstr>
    </vt:vector>
  </TitlesOfParts>
  <Company>Hewlett-Packard Company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 D</dc:title>
  <dc:creator>oflorez</dc:creator>
  <cp:lastModifiedBy/>
  <cp:revision>2</cp:revision>
  <cp:lastPrinted>2012-10-02T19:57:00Z</cp:lastPrinted>
  <dcterms:created xsi:type="dcterms:W3CDTF">2020-10-09T20:38:00Z</dcterms:created>
  <dcterms:modified xsi:type="dcterms:W3CDTF">2020-10-09T20:38:00Z</dcterms:modified>
</cp:coreProperties>
</file>